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52042" w14:textId="77777777" w:rsidR="002C6495" w:rsidRDefault="002C6495" w:rsidP="002C64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Geoffrey GOLDSMYTH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96359D9" w14:textId="77777777" w:rsidR="002C6495" w:rsidRDefault="002C6495" w:rsidP="002C64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Hempnale</w:t>
      </w:r>
      <w:proofErr w:type="spellEnd"/>
      <w:r>
        <w:rPr>
          <w:rFonts w:cs="Times New Roman"/>
          <w:szCs w:val="24"/>
        </w:rPr>
        <w:t>, Norfolk, Husbandman.</w:t>
      </w:r>
    </w:p>
    <w:p w14:paraId="437A9374" w14:textId="77777777" w:rsidR="002C6495" w:rsidRDefault="002C6495" w:rsidP="002C6495">
      <w:pPr>
        <w:pStyle w:val="NoSpacing"/>
        <w:rPr>
          <w:rFonts w:cs="Times New Roman"/>
          <w:szCs w:val="24"/>
        </w:rPr>
      </w:pPr>
    </w:p>
    <w:p w14:paraId="507796C4" w14:textId="77777777" w:rsidR="002C6495" w:rsidRDefault="002C6495" w:rsidP="002C6495">
      <w:pPr>
        <w:pStyle w:val="NoSpacing"/>
        <w:rPr>
          <w:rFonts w:cs="Times New Roman"/>
          <w:szCs w:val="24"/>
        </w:rPr>
      </w:pPr>
    </w:p>
    <w:p w14:paraId="16DFBDF0" w14:textId="77777777" w:rsidR="002C6495" w:rsidRDefault="002C6495" w:rsidP="002C64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was a defendant in a plaint of debt brought by Hamo Claxton of Norwich(q.v.)</w:t>
      </w:r>
    </w:p>
    <w:p w14:paraId="208666C6" w14:textId="77777777" w:rsidR="002C6495" w:rsidRDefault="002C6495" w:rsidP="002C64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others.</w:t>
      </w:r>
    </w:p>
    <w:p w14:paraId="5F217173" w14:textId="77777777" w:rsidR="002C6495" w:rsidRDefault="002C6495" w:rsidP="002C64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210A3979" w14:textId="77777777" w:rsidR="002C6495" w:rsidRDefault="002C6495" w:rsidP="002C6495">
      <w:pPr>
        <w:pStyle w:val="NoSpacing"/>
        <w:rPr>
          <w:rFonts w:cs="Times New Roman"/>
          <w:szCs w:val="24"/>
        </w:rPr>
      </w:pPr>
    </w:p>
    <w:p w14:paraId="204B91A1" w14:textId="77777777" w:rsidR="002C6495" w:rsidRDefault="002C6495" w:rsidP="002C6495">
      <w:pPr>
        <w:pStyle w:val="NoSpacing"/>
        <w:rPr>
          <w:rFonts w:cs="Times New Roman"/>
          <w:szCs w:val="24"/>
        </w:rPr>
      </w:pPr>
    </w:p>
    <w:p w14:paraId="0E1E8996" w14:textId="77777777" w:rsidR="002C6495" w:rsidRDefault="002C6495" w:rsidP="002C64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August 2022</w:t>
      </w:r>
    </w:p>
    <w:p w14:paraId="33A1C8C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238C7" w14:textId="77777777" w:rsidR="002C6495" w:rsidRDefault="002C6495" w:rsidP="009139A6">
      <w:r>
        <w:separator/>
      </w:r>
    </w:p>
  </w:endnote>
  <w:endnote w:type="continuationSeparator" w:id="0">
    <w:p w14:paraId="172A74AD" w14:textId="77777777" w:rsidR="002C6495" w:rsidRDefault="002C64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6F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E62C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291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07D6A" w14:textId="77777777" w:rsidR="002C6495" w:rsidRDefault="002C6495" w:rsidP="009139A6">
      <w:r>
        <w:separator/>
      </w:r>
    </w:p>
  </w:footnote>
  <w:footnote w:type="continuationSeparator" w:id="0">
    <w:p w14:paraId="5ABF9F53" w14:textId="77777777" w:rsidR="002C6495" w:rsidRDefault="002C64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0F8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A5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67F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495"/>
    <w:rsid w:val="000666E0"/>
    <w:rsid w:val="002510B7"/>
    <w:rsid w:val="002C649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E11EC"/>
  <w15:chartTrackingRefBased/>
  <w15:docId w15:val="{7BB1F941-85E5-4540-9DEB-0F0C16855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C64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2022-11-12T07:32:00Z</dcterms:created>
  <dcterms:modified xsi:type="dcterms:W3CDTF">2022-11-12T07:32:00Z</dcterms:modified>
</cp:coreProperties>
</file>